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1AF" w:rsidRDefault="004E61AF"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9</w:t>
      </w:r>
    </w:p>
    <w:p w:rsidR="004E61AF" w:rsidRDefault="004E61AF" w:rsidP="004E61AF">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w:t>
      </w:r>
      <w:r>
        <w:rPr>
          <w:b/>
          <w:noProof/>
          <w:sz w:val="24"/>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4D5D"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61A" w:rsidP="00150E67">
            <w:pPr>
              <w:pStyle w:val="CRCoverPage"/>
              <w:spacing w:after="0"/>
              <w:jc w:val="center"/>
              <w:rPr>
                <w:noProof/>
              </w:rPr>
            </w:pPr>
            <w:r>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4B214A" w:rsidP="001A61E1">
            <w:pPr>
              <w:pStyle w:val="CRCoverPage"/>
              <w:spacing w:after="0"/>
              <w:jc w:val="center"/>
              <w:rPr>
                <w:b/>
                <w:noProof/>
                <w:sz w:val="28"/>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670DAB">
            <w:pPr>
              <w:pStyle w:val="CRCoverPage"/>
              <w:spacing w:after="0"/>
              <w:jc w:val="center"/>
              <w:rPr>
                <w:b/>
                <w:noProof/>
                <w:sz w:val="28"/>
              </w:rPr>
            </w:pPr>
            <w:r w:rsidRPr="0016062B">
              <w:rPr>
                <w:b/>
                <w:noProof/>
                <w:sz w:val="28"/>
              </w:rPr>
              <w:t>1</w:t>
            </w:r>
            <w:r w:rsidR="00670DAB">
              <w:rPr>
                <w:b/>
                <w:noProof/>
                <w:sz w:val="28"/>
              </w:rPr>
              <w:t>7</w:t>
            </w:r>
            <w:r w:rsidRPr="0016062B">
              <w:rPr>
                <w:b/>
                <w:noProof/>
                <w:sz w:val="28"/>
              </w:rPr>
              <w:t>.</w:t>
            </w:r>
            <w:r w:rsidR="00670DAB">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4D5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F16"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4D5D" w:rsidP="00670DA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70DAB">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D5D" w:rsidRDefault="00374D5D">
      <w:r>
        <w:separator/>
      </w:r>
    </w:p>
  </w:endnote>
  <w:endnote w:type="continuationSeparator" w:id="0">
    <w:p w:rsidR="00374D5D" w:rsidRDefault="0037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D5D" w:rsidRDefault="00374D5D">
      <w:r>
        <w:separator/>
      </w:r>
    </w:p>
  </w:footnote>
  <w:footnote w:type="continuationSeparator" w:id="0">
    <w:p w:rsidR="00374D5D" w:rsidRDefault="0037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1627"/>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28E4"/>
    <w:rsid w:val="003609EF"/>
    <w:rsid w:val="0036231A"/>
    <w:rsid w:val="00374D5D"/>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214A"/>
    <w:rsid w:val="004B75B7"/>
    <w:rsid w:val="004C759A"/>
    <w:rsid w:val="004E61AF"/>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1EE9"/>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97F16"/>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74E64"/>
    <w:rsid w:val="00D82912"/>
    <w:rsid w:val="00D83022"/>
    <w:rsid w:val="00DA3D6E"/>
    <w:rsid w:val="00DE34CF"/>
    <w:rsid w:val="00E13F3D"/>
    <w:rsid w:val="00E307DC"/>
    <w:rsid w:val="00E34898"/>
    <w:rsid w:val="00E34B13"/>
    <w:rsid w:val="00E3612F"/>
    <w:rsid w:val="00E66806"/>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A061A"/>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BB1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6C23E-B983-42BC-8BD7-3E4BC1967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1350</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cp:revision>
  <cp:lastPrinted>1899-12-31T23:00:00Z</cp:lastPrinted>
  <dcterms:created xsi:type="dcterms:W3CDTF">2023-03-28T16:22:00Z</dcterms:created>
  <dcterms:modified xsi:type="dcterms:W3CDTF">2023-05-14T11:05:00Z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